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B5134E" w14:textId="77777777" w:rsidR="00CF3EBF" w:rsidRDefault="00CF3EBF" w:rsidP="00CF3EB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MARYOUN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14:paraId="7CB27E82" w14:textId="77777777" w:rsidR="00CF3EBF" w:rsidRDefault="00CF3EBF" w:rsidP="00CF3EB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High Easter, Essex. Draper.</w:t>
      </w:r>
    </w:p>
    <w:p w14:paraId="66AC45FF" w14:textId="77777777" w:rsidR="00CF3EBF" w:rsidRDefault="00CF3EBF" w:rsidP="00CF3EB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A0642BE" w14:textId="77777777" w:rsidR="00CF3EBF" w:rsidRDefault="00CF3EBF" w:rsidP="00CF3EB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D3B5D92" w14:textId="77777777" w:rsidR="00CF3EBF" w:rsidRDefault="00CF3EBF" w:rsidP="00CF3EB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1420</w:t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Faldewyn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Bocking(q.v.) brought a plaint of debt against him,</w:t>
      </w:r>
    </w:p>
    <w:p w14:paraId="49818F44" w14:textId="77777777" w:rsidR="00CF3EBF" w:rsidRDefault="00CF3EBF" w:rsidP="00CF3EB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William Rolf of Great </w:t>
      </w:r>
      <w:proofErr w:type="spellStart"/>
      <w:r>
        <w:rPr>
          <w:rFonts w:ascii="Times New Roman" w:hAnsi="Times New Roman" w:cs="Times New Roman"/>
          <w:sz w:val="24"/>
          <w:szCs w:val="24"/>
        </w:rPr>
        <w:t>Dunmowe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and William Hamond of Thaxted(q.v.).</w:t>
      </w:r>
    </w:p>
    <w:p w14:paraId="0A620CC2" w14:textId="77777777" w:rsidR="00CF3EBF" w:rsidRDefault="00CF3EBF" w:rsidP="00CF3EB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3446E2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https://waalt.uh.edu/index.php/CP40/636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6E9014EA" w14:textId="77777777" w:rsidR="00CF3EBF" w:rsidRDefault="00CF3EBF" w:rsidP="00CF3EB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87F35D1" w14:textId="77777777" w:rsidR="00CF3EBF" w:rsidRDefault="00CF3EBF" w:rsidP="00CF3EB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340607A" w14:textId="77777777" w:rsidR="00CF3EBF" w:rsidRDefault="00CF3EBF" w:rsidP="00CF3EB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July 2022</w:t>
      </w:r>
    </w:p>
    <w:p w14:paraId="184E886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26021F" w14:textId="77777777" w:rsidR="00CF3EBF" w:rsidRDefault="00CF3EBF" w:rsidP="009139A6">
      <w:r>
        <w:separator/>
      </w:r>
    </w:p>
  </w:endnote>
  <w:endnote w:type="continuationSeparator" w:id="0">
    <w:p w14:paraId="503DF91B" w14:textId="77777777" w:rsidR="00CF3EBF" w:rsidRDefault="00CF3EB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2E87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5FE5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EB72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D4AA52" w14:textId="77777777" w:rsidR="00CF3EBF" w:rsidRDefault="00CF3EBF" w:rsidP="009139A6">
      <w:r>
        <w:separator/>
      </w:r>
    </w:p>
  </w:footnote>
  <w:footnote w:type="continuationSeparator" w:id="0">
    <w:p w14:paraId="396D6042" w14:textId="77777777" w:rsidR="00CF3EBF" w:rsidRDefault="00CF3EB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6B6E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3354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1CF7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3EBF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CF3EBF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EA9DE3"/>
  <w15:chartTrackingRefBased/>
  <w15:docId w15:val="{0604EFCA-BC0C-407E-B9D8-B94C3365C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F3EB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36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49</Words>
  <Characters>284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2022-07-03T10:13:00Z</dcterms:created>
  <dcterms:modified xsi:type="dcterms:W3CDTF">2022-07-03T10:14:00Z</dcterms:modified>
</cp:coreProperties>
</file>